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A249D" w14:textId="2779EE84" w:rsidR="00BA00AB" w:rsidRDefault="00627ED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SHIRLEY</w:t>
      </w:r>
      <w:r>
        <w:rPr>
          <w:rFonts w:ascii="Times New Roman" w:hAnsi="Times New Roman" w:cs="Times New Roman"/>
          <w:sz w:val="24"/>
          <w:szCs w:val="24"/>
        </w:rPr>
        <w:t xml:space="preserve">         (d.1493)</w:t>
      </w:r>
    </w:p>
    <w:p w14:paraId="0BC00956" w14:textId="616A0822" w:rsidR="00627ED0" w:rsidRDefault="00627ED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 Corvisor.</w:t>
      </w:r>
    </w:p>
    <w:p w14:paraId="3BC6EF79" w14:textId="59DDB6BE" w:rsidR="00627ED0" w:rsidRDefault="00627ED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B8834C" w14:textId="2691C025" w:rsidR="00627ED0" w:rsidRDefault="00627ED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85147F" w14:textId="17962D2F" w:rsidR="00627ED0" w:rsidRDefault="00627ED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Jul.</w:t>
      </w: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775025EF" w14:textId="27B2653B" w:rsidR="00627ED0" w:rsidRDefault="00627ED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1E25C6C" w14:textId="64005736" w:rsidR="00627ED0" w:rsidRDefault="00627ED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1EAF1C" w14:textId="4030C154" w:rsidR="00627ED0" w:rsidRDefault="00627ED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758C9B" w14:textId="30CF0C62" w:rsidR="00627ED0" w:rsidRPr="00627ED0" w:rsidRDefault="00627ED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sectPr w:rsidR="00627ED0" w:rsidRPr="00627E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5ACF5" w14:textId="77777777" w:rsidR="00627ED0" w:rsidRDefault="00627ED0" w:rsidP="009139A6">
      <w:r>
        <w:separator/>
      </w:r>
    </w:p>
  </w:endnote>
  <w:endnote w:type="continuationSeparator" w:id="0">
    <w:p w14:paraId="6B595514" w14:textId="77777777" w:rsidR="00627ED0" w:rsidRDefault="00627E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CC1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1E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2F9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765F" w14:textId="77777777" w:rsidR="00627ED0" w:rsidRDefault="00627ED0" w:rsidP="009139A6">
      <w:r>
        <w:separator/>
      </w:r>
    </w:p>
  </w:footnote>
  <w:footnote w:type="continuationSeparator" w:id="0">
    <w:p w14:paraId="532CF690" w14:textId="77777777" w:rsidR="00627ED0" w:rsidRDefault="00627E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89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67B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900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ED0"/>
    <w:rsid w:val="000666E0"/>
    <w:rsid w:val="002510B7"/>
    <w:rsid w:val="005C130B"/>
    <w:rsid w:val="00627ED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90991"/>
  <w15:chartTrackingRefBased/>
  <w15:docId w15:val="{4B8DA34C-AE99-4FDC-ACBC-C984FF0B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2022-07-02T07:19:00Z</dcterms:created>
  <dcterms:modified xsi:type="dcterms:W3CDTF">2022-07-02T07:24:00Z</dcterms:modified>
</cp:coreProperties>
</file>